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94C3E7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72D189B5">
      <w:pPr>
        <w:rPr>
          <w:rFonts w:hint="eastAsia"/>
          <w:sz w:val="52"/>
          <w:szCs w:val="32"/>
          <w:lang w:val="en-US" w:eastAsia="zh-CN"/>
        </w:rPr>
      </w:pPr>
    </w:p>
    <w:p w14:paraId="06064E56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北京市大兴区黄村镇综合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保障办公室</w:t>
      </w:r>
    </w:p>
    <w:p w14:paraId="4EFDB5B0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——保洁服务项目</w:t>
      </w:r>
    </w:p>
    <w:p w14:paraId="0DE74D65">
      <w:pPr>
        <w:rPr>
          <w:rFonts w:hint="eastAsia"/>
          <w:sz w:val="32"/>
          <w:szCs w:val="32"/>
          <w:lang w:val="en-US" w:eastAsia="zh-CN"/>
        </w:rPr>
      </w:pPr>
    </w:p>
    <w:p w14:paraId="61572276">
      <w:pPr>
        <w:rPr>
          <w:rFonts w:hint="eastAsia"/>
          <w:sz w:val="32"/>
          <w:szCs w:val="32"/>
          <w:lang w:val="en-US" w:eastAsia="zh-CN"/>
        </w:rPr>
      </w:pPr>
    </w:p>
    <w:p w14:paraId="0F9C6D7B">
      <w:pPr>
        <w:rPr>
          <w:rFonts w:hint="eastAsia"/>
          <w:sz w:val="32"/>
          <w:szCs w:val="32"/>
          <w:lang w:val="en-US" w:eastAsia="zh-CN"/>
        </w:rPr>
      </w:pPr>
    </w:p>
    <w:p w14:paraId="39083851">
      <w:pPr>
        <w:rPr>
          <w:rFonts w:hint="eastAsia"/>
          <w:sz w:val="32"/>
          <w:szCs w:val="32"/>
          <w:lang w:val="en-US" w:eastAsia="zh-CN"/>
        </w:rPr>
      </w:pPr>
    </w:p>
    <w:p w14:paraId="423C81B3">
      <w:pPr>
        <w:rPr>
          <w:rFonts w:hint="eastAsia"/>
          <w:sz w:val="32"/>
          <w:szCs w:val="32"/>
          <w:lang w:val="en-US" w:eastAsia="zh-CN"/>
        </w:rPr>
      </w:pPr>
    </w:p>
    <w:p w14:paraId="15A29E90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项目申报单位（科室）：黄村镇综合保障办公室</w:t>
      </w:r>
    </w:p>
    <w:p w14:paraId="756A9A76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 w14:paraId="049A41B0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 w14:paraId="654C2BE4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项目申报时间：2024年8月30日</w:t>
      </w:r>
    </w:p>
    <w:p w14:paraId="162B5284">
      <w:pPr>
        <w:rPr>
          <w:rFonts w:hint="eastAsia"/>
          <w:sz w:val="32"/>
          <w:szCs w:val="32"/>
          <w:lang w:val="en-US" w:eastAsia="zh-CN"/>
        </w:rPr>
      </w:pPr>
    </w:p>
    <w:p w14:paraId="77D0F0D2">
      <w:pPr>
        <w:rPr>
          <w:rFonts w:hint="eastAsia"/>
          <w:sz w:val="32"/>
          <w:szCs w:val="32"/>
          <w:lang w:val="en-US" w:eastAsia="zh-CN"/>
        </w:rPr>
      </w:pPr>
    </w:p>
    <w:p w14:paraId="40F93C88">
      <w:pPr>
        <w:rPr>
          <w:rFonts w:hint="eastAsia"/>
          <w:sz w:val="32"/>
          <w:szCs w:val="32"/>
          <w:lang w:val="en-US" w:eastAsia="zh-CN"/>
        </w:rPr>
      </w:pPr>
    </w:p>
    <w:p w14:paraId="16FF6E39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0B8D02DF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30F21E77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7707A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76A62B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6EB2351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保洁服务</w:t>
            </w:r>
          </w:p>
        </w:tc>
      </w:tr>
      <w:tr w14:paraId="36ABB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9CF5A4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147EADC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黄村镇综合保障办公室</w:t>
            </w:r>
          </w:p>
        </w:tc>
        <w:tc>
          <w:tcPr>
            <w:tcW w:w="2052" w:type="dxa"/>
            <w:vAlign w:val="center"/>
          </w:tcPr>
          <w:p w14:paraId="3776944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6E21858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 w14:paraId="0854C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2E1A51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0369A9C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张帆</w:t>
            </w:r>
          </w:p>
        </w:tc>
        <w:tc>
          <w:tcPr>
            <w:tcW w:w="2052" w:type="dxa"/>
            <w:vAlign w:val="center"/>
          </w:tcPr>
          <w:p w14:paraId="22AA636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49BEAEF6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13811692854</w:t>
            </w:r>
          </w:p>
        </w:tc>
      </w:tr>
      <w:tr w14:paraId="11084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B538DF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54EDCB1D">
            <w:pPr>
              <w:ind w:firstLine="208" w:firstLineChars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购置类</w:t>
            </w:r>
          </w:p>
        </w:tc>
        <w:tc>
          <w:tcPr>
            <w:tcW w:w="2052" w:type="dxa"/>
            <w:vAlign w:val="center"/>
          </w:tcPr>
          <w:p w14:paraId="1DB83F7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02FC3D1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保洁服务</w:t>
            </w:r>
          </w:p>
        </w:tc>
      </w:tr>
      <w:tr w14:paraId="5A05E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494BD3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308BB61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2F90DF5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286C794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78D52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A2A0F5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1B9F2B9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342EA5B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658620F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5E085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4E91AF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707643B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3F62879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0BEA2DF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6D2A6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401985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032B250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1BE39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029FCB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0B48153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4DA85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0FBDB62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25A5AFD0">
            <w:pPr>
              <w:tabs>
                <w:tab w:val="left" w:pos="658"/>
              </w:tabs>
              <w:jc w:val="both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通过与第三方承包机关办公区保洁项目，为机关工作人员提供有质量的卫生环境，提高工作环境水平。</w:t>
            </w:r>
          </w:p>
        </w:tc>
      </w:tr>
    </w:tbl>
    <w:p w14:paraId="7E33A2C1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0709815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57F4FB82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7E531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022721E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1457FE3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75996E7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721D4D2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41E54F5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5E8A0EF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2A01340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10875A7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79417D8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0CEE08C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0124E4B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3DEC96E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598F2EB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651D8FF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1E688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53BAC42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0D9C17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265169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69FA75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05D77B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6FF059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80461A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218359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C01F06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A4C930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54F3F8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8EEF05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DD0A44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AB81AA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515BE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3DF29C0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E3DCAF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599B98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42611D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EAF1C4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C74CCF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41807A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995A51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1FE7D0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B8B09C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318858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29AE5F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F183A2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74017A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1E839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40479C7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B9C568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D40D13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288ED2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DEA9C7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CDC307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127064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0B6A3E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670DCD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64731B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21EC17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FE6279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61EE1B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65AA95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0AC55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64BD617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0CB706F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959596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800B4B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BBFF86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2C65BD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1E11C4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61B7FE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D5941A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220C59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29545C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74D101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9B3F82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280800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 w14:paraId="79C6B815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32ABBD67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4F6DD807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2A636CC6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15CF661F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6CB5E1D0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0EB69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0A29CA1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2BE7994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办公室</w:t>
            </w:r>
          </w:p>
        </w:tc>
        <w:tc>
          <w:tcPr>
            <w:tcW w:w="1992" w:type="dxa"/>
            <w:vAlign w:val="top"/>
          </w:tcPr>
          <w:p w14:paraId="401E21D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040A658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309</w:t>
            </w:r>
          </w:p>
        </w:tc>
      </w:tr>
      <w:tr w14:paraId="7E477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6C963E2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4ACBCD0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69269741</w:t>
            </w:r>
          </w:p>
        </w:tc>
        <w:tc>
          <w:tcPr>
            <w:tcW w:w="1992" w:type="dxa"/>
            <w:vAlign w:val="top"/>
          </w:tcPr>
          <w:p w14:paraId="0548396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01C5788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 w14:paraId="724AD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314F24E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32BDB39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vAlign w:val="top"/>
          </w:tcPr>
          <w:p w14:paraId="5FAA021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443BAE6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周磊</w:t>
            </w:r>
          </w:p>
        </w:tc>
      </w:tr>
    </w:tbl>
    <w:p w14:paraId="4B7073C0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24277A71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4C71766A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1F0FE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4C7E93D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23C1446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保洁服务</w:t>
            </w:r>
          </w:p>
        </w:tc>
      </w:tr>
      <w:tr w14:paraId="38260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121F297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43422E6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 w14:paraId="5C338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072D932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46EB295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 w14:paraId="2D20CD02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621C2854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2F4BA43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 w14:paraId="59EDBE8C">
      <w:pPr>
        <w:numPr>
          <w:ilvl w:val="0"/>
          <w:numId w:val="0"/>
        </w:num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通过与第三方承包机关办公区保洁项目，为机关工作人员提供有质量的卫生环境，提高工作环境水平。</w:t>
      </w:r>
    </w:p>
    <w:p w14:paraId="35FD496E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5981DB95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</w:p>
    <w:p w14:paraId="204D4531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C0F80FF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3BE72D7C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1962BB26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通过与第三方承包机关办公区保洁项目，为机关工作人员提供有质量的卫生环境，提高工作环境水平。</w:t>
      </w:r>
    </w:p>
    <w:p w14:paraId="48058382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通过与第三方承包机关办公区保洁项目，为机关工作人员提供有质量的卫生环境，提高工作环境水平。</w:t>
      </w:r>
    </w:p>
    <w:p w14:paraId="5293F698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通过与第三方承包机关办公区保洁项目，为机关工作人员提供有质量的卫生环境，提高工作环境水平。</w:t>
      </w:r>
    </w:p>
    <w:p w14:paraId="3ED17720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5C2FE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5726B36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7EE72FC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4B89BA7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1704F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 w14:paraId="76938F4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保洁服务费</w:t>
            </w:r>
          </w:p>
        </w:tc>
        <w:tc>
          <w:tcPr>
            <w:tcW w:w="2841" w:type="dxa"/>
            <w:vAlign w:val="top"/>
          </w:tcPr>
          <w:p w14:paraId="14CAEF6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2025年全年</w:t>
            </w:r>
          </w:p>
        </w:tc>
        <w:tc>
          <w:tcPr>
            <w:tcW w:w="2841" w:type="dxa"/>
            <w:vAlign w:val="top"/>
          </w:tcPr>
          <w:p w14:paraId="12EE1F2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按季度结算</w:t>
            </w:r>
          </w:p>
        </w:tc>
      </w:tr>
      <w:tr w14:paraId="187B8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6414C01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5587E47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2430F3D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585E6C9D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3FEE589A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12DA7EDF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7AA1FACD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280FFE8B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05A55C6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62F20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2A68B9F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 w14:paraId="37F9A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7230BF76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7ECD9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0CC14F5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 w14:paraId="296BC20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 w14:paraId="082B849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652DF86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046F9E3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2CC18757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6672123C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1F00A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1DDB469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 w14:paraId="4CD49E8C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 w14:paraId="322447D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2B03F91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7D9DCD6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5AFCBDE0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5B13043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1E12F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2A6153B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5CE582B0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3704D974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29AAC0D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xYTkwOWNkMzg5ZGUxMjI5NmYxMWRiOTE1MWFkZjkifQ=="/>
  </w:docVars>
  <w:rsids>
    <w:rsidRoot w:val="34B53ED7"/>
    <w:rsid w:val="02887E60"/>
    <w:rsid w:val="05315E6B"/>
    <w:rsid w:val="0A5D4D63"/>
    <w:rsid w:val="0D7F0485"/>
    <w:rsid w:val="13F73D10"/>
    <w:rsid w:val="2F471EE1"/>
    <w:rsid w:val="308113CB"/>
    <w:rsid w:val="34B53ED7"/>
    <w:rsid w:val="3EBF4F29"/>
    <w:rsid w:val="4F815F87"/>
    <w:rsid w:val="54F9326F"/>
    <w:rsid w:val="59467262"/>
    <w:rsid w:val="625005B0"/>
    <w:rsid w:val="651C2939"/>
    <w:rsid w:val="662C0C5A"/>
    <w:rsid w:val="6D535020"/>
    <w:rsid w:val="7C1E2D59"/>
    <w:rsid w:val="7C8D7F4E"/>
    <w:rsid w:val="7FF87D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884</Words>
  <Characters>926</Characters>
  <Lines>0</Lines>
  <Paragraphs>0</Paragraphs>
  <TotalTime>4</TotalTime>
  <ScaleCrop>false</ScaleCrop>
  <LinksUpToDate>false</LinksUpToDate>
  <CharactersWithSpaces>1042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2024-08-30T01:41:11Z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F1850D4A49724655B55F5EBDF8D41BFC_12</vt:lpwstr>
  </property>
</Properties>
</file>